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1F55D" w14:textId="018C95B7" w:rsidR="00112242" w:rsidRDefault="00112242" w:rsidP="001122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F6C28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4F6C28">
        <w:rPr>
          <w:b/>
          <w:noProof/>
          <w:sz w:val="24"/>
        </w:rPr>
        <w:t>27e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F6C28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173A8B" w:rsidRPr="00173A8B">
        <w:rPr>
          <w:b/>
          <w:noProof/>
          <w:sz w:val="24"/>
        </w:rPr>
        <w:t>20</w:t>
      </w:r>
      <w:r w:rsidR="007B21AA">
        <w:rPr>
          <w:b/>
          <w:noProof/>
          <w:sz w:val="24"/>
        </w:rPr>
        <w:t>7721</w:t>
      </w:r>
    </w:p>
    <w:p w14:paraId="1463E6CC" w14:textId="6CD575A2" w:rsidR="00DE1A71" w:rsidRDefault="00DE1A71" w:rsidP="00DE1A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32B6CC8D" w14:textId="77777777" w:rsidR="00192D7C" w:rsidRDefault="00192D7C">
      <w:pPr>
        <w:pStyle w:val="CRCoverPage"/>
        <w:outlineLvl w:val="0"/>
        <w:rPr>
          <w:b/>
          <w:noProof/>
          <w:sz w:val="24"/>
        </w:rPr>
      </w:pPr>
    </w:p>
    <w:p w14:paraId="256A5A54" w14:textId="77777777" w:rsidR="0022000E" w:rsidRDefault="0022000E">
      <w:pPr>
        <w:rPr>
          <w:rFonts w:ascii="Arial" w:hAnsi="Arial" w:cs="Arial"/>
        </w:rPr>
      </w:pPr>
    </w:p>
    <w:p w14:paraId="7C18219A" w14:textId="6648F720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76839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EC3BB3" w:rsidRPr="00EC3BB3">
        <w:rPr>
          <w:rFonts w:ascii="Arial" w:hAnsi="Arial" w:cs="Arial"/>
          <w:b/>
          <w:sz w:val="22"/>
          <w:szCs w:val="22"/>
        </w:rPr>
        <w:t xml:space="preserve"> </w:t>
      </w:r>
      <w:r w:rsidR="00776839" w:rsidRPr="00776839">
        <w:rPr>
          <w:rFonts w:ascii="Arial" w:hAnsi="Arial" w:cs="Arial"/>
          <w:b/>
          <w:sz w:val="22"/>
          <w:szCs w:val="22"/>
        </w:rPr>
        <w:t>APIs in EDGEAPP</w:t>
      </w:r>
    </w:p>
    <w:p w14:paraId="44CE1006" w14:textId="74912EF5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7959">
        <w:rPr>
          <w:rFonts w:ascii="Arial" w:hAnsi="Arial" w:cs="Arial"/>
          <w:b/>
          <w:bCs/>
          <w:sz w:val="22"/>
          <w:szCs w:val="22"/>
        </w:rPr>
        <w:t xml:space="preserve">LS </w:t>
      </w:r>
      <w:r w:rsidR="00173A33" w:rsidRPr="00173A33">
        <w:rPr>
          <w:rFonts w:ascii="Arial" w:hAnsi="Arial" w:cs="Arial"/>
          <w:b/>
          <w:bCs/>
          <w:sz w:val="22"/>
          <w:szCs w:val="22"/>
        </w:rPr>
        <w:t>C1-207064</w:t>
      </w:r>
      <w:r w:rsidR="00173A33">
        <w:rPr>
          <w:rFonts w:ascii="Arial" w:hAnsi="Arial" w:cs="Arial"/>
          <w:b/>
          <w:bCs/>
          <w:sz w:val="22"/>
          <w:szCs w:val="22"/>
        </w:rPr>
        <w:t>(</w:t>
      </w:r>
      <w:r w:rsidR="00776839" w:rsidRPr="00776839">
        <w:rPr>
          <w:rFonts w:ascii="Arial" w:hAnsi="Arial" w:cs="Arial"/>
          <w:b/>
          <w:bCs/>
          <w:sz w:val="22"/>
          <w:szCs w:val="22"/>
        </w:rPr>
        <w:t>S6-</w:t>
      </w:r>
      <w:bookmarkStart w:id="2" w:name="_GoBack"/>
      <w:bookmarkEnd w:id="2"/>
      <w:r w:rsidR="00776839" w:rsidRPr="00776839">
        <w:rPr>
          <w:rFonts w:ascii="Arial" w:hAnsi="Arial" w:cs="Arial"/>
          <w:b/>
          <w:bCs/>
          <w:sz w:val="22"/>
          <w:szCs w:val="22"/>
        </w:rPr>
        <w:t>202009</w:t>
      </w:r>
      <w:r w:rsidR="00173A33">
        <w:rPr>
          <w:rFonts w:ascii="Arial" w:hAnsi="Arial" w:cs="Arial"/>
          <w:b/>
          <w:bCs/>
          <w:sz w:val="22"/>
          <w:szCs w:val="22"/>
        </w:rPr>
        <w:t>)</w:t>
      </w:r>
      <w:r w:rsidR="00C37959">
        <w:rPr>
          <w:rFonts w:ascii="Arial" w:hAnsi="Arial" w:cs="Arial"/>
          <w:b/>
          <w:bCs/>
          <w:sz w:val="22"/>
          <w:szCs w:val="22"/>
        </w:rPr>
        <w:t xml:space="preserve"> on APIs in EDGEAPP from SA6</w:t>
      </w:r>
    </w:p>
    <w:p w14:paraId="3049926B" w14:textId="66211EC5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430F" w:rsidRPr="008D430F">
        <w:rPr>
          <w:rFonts w:ascii="Arial" w:hAnsi="Arial" w:cs="Arial"/>
          <w:b/>
          <w:bCs/>
          <w:sz w:val="22"/>
          <w:szCs w:val="22"/>
        </w:rPr>
        <w:t>Release</w:t>
      </w:r>
      <w:r w:rsidR="004E3B4B">
        <w:rPr>
          <w:rFonts w:ascii="Arial" w:hAnsi="Arial" w:cs="Arial"/>
          <w:b/>
          <w:bCs/>
          <w:sz w:val="22"/>
          <w:szCs w:val="22"/>
        </w:rPr>
        <w:t xml:space="preserve"> </w:t>
      </w:r>
      <w:r w:rsidR="008D430F" w:rsidRPr="008D430F">
        <w:rPr>
          <w:rFonts w:ascii="Arial" w:hAnsi="Arial" w:cs="Arial"/>
          <w:b/>
          <w:bCs/>
          <w:sz w:val="22"/>
          <w:szCs w:val="22"/>
        </w:rPr>
        <w:t>1</w:t>
      </w:r>
      <w:r w:rsidR="00776839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182DD5A" w14:textId="37385BFB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7959">
        <w:rPr>
          <w:rFonts w:ascii="Arial" w:hAnsi="Arial" w:cs="Arial"/>
          <w:b/>
          <w:bCs/>
          <w:sz w:val="22"/>
          <w:szCs w:val="22"/>
        </w:rPr>
        <w:t>EDGEAPP</w:t>
      </w:r>
    </w:p>
    <w:p w14:paraId="64728E4D" w14:textId="77777777" w:rsidR="0022000E" w:rsidRDefault="002200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9FA30" w14:textId="2E6B9CFF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A4063" w:rsidRPr="006A4063">
        <w:rPr>
          <w:rFonts w:ascii="Arial" w:hAnsi="Arial" w:cs="Arial"/>
          <w:b/>
          <w:sz w:val="22"/>
          <w:szCs w:val="22"/>
        </w:rPr>
        <w:t>CT WG</w:t>
      </w:r>
      <w:r w:rsidR="00DE1A71">
        <w:rPr>
          <w:rFonts w:ascii="Arial" w:hAnsi="Arial" w:cs="Arial"/>
          <w:b/>
          <w:sz w:val="22"/>
          <w:szCs w:val="22"/>
        </w:rPr>
        <w:t>1</w:t>
      </w:r>
    </w:p>
    <w:p w14:paraId="748FD196" w14:textId="7EDB35E9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26FFD">
        <w:rPr>
          <w:rFonts w:ascii="Arial" w:hAnsi="Arial" w:cs="Arial"/>
          <w:b/>
          <w:sz w:val="22"/>
          <w:szCs w:val="22"/>
        </w:rPr>
        <w:t>SA</w:t>
      </w:r>
      <w:r w:rsidR="0065369F" w:rsidRPr="006A4063">
        <w:rPr>
          <w:rFonts w:ascii="Arial" w:hAnsi="Arial" w:cs="Arial"/>
          <w:b/>
          <w:sz w:val="22"/>
          <w:szCs w:val="22"/>
        </w:rPr>
        <w:t xml:space="preserve"> WG</w:t>
      </w:r>
      <w:r w:rsidR="00F26FFD">
        <w:rPr>
          <w:rFonts w:ascii="Arial" w:hAnsi="Arial" w:cs="Arial"/>
          <w:b/>
          <w:sz w:val="22"/>
          <w:szCs w:val="22"/>
        </w:rPr>
        <w:t>6</w:t>
      </w:r>
    </w:p>
    <w:p w14:paraId="4C6852A4" w14:textId="5922CC96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26FFD" w:rsidRPr="006A4063">
        <w:rPr>
          <w:rFonts w:ascii="Arial" w:hAnsi="Arial" w:cs="Arial"/>
          <w:b/>
          <w:sz w:val="22"/>
          <w:szCs w:val="22"/>
        </w:rPr>
        <w:t>CT WG</w:t>
      </w:r>
      <w:r w:rsidR="00DE1A71">
        <w:rPr>
          <w:rFonts w:ascii="Arial" w:hAnsi="Arial" w:cs="Arial"/>
          <w:b/>
          <w:sz w:val="22"/>
          <w:szCs w:val="22"/>
        </w:rPr>
        <w:t>3</w:t>
      </w:r>
    </w:p>
    <w:bookmarkEnd w:id="6"/>
    <w:bookmarkEnd w:id="7"/>
    <w:p w14:paraId="59372DD3" w14:textId="77777777" w:rsidR="0022000E" w:rsidRDefault="0022000E">
      <w:pPr>
        <w:spacing w:after="60"/>
        <w:ind w:left="1985" w:hanging="1985"/>
        <w:rPr>
          <w:rFonts w:ascii="Arial" w:hAnsi="Arial" w:cs="Arial"/>
          <w:bCs/>
        </w:rPr>
      </w:pPr>
    </w:p>
    <w:p w14:paraId="34E5E619" w14:textId="7BD9A145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E1A71">
        <w:rPr>
          <w:rFonts w:ascii="Arial" w:hAnsi="Arial" w:cs="Arial"/>
          <w:b/>
          <w:bCs/>
          <w:sz w:val="22"/>
          <w:szCs w:val="22"/>
        </w:rPr>
        <w:t>Sunghoon Kim</w:t>
      </w:r>
    </w:p>
    <w:p w14:paraId="72B91CE1" w14:textId="6CB76D2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E1A71">
        <w:rPr>
          <w:rFonts w:ascii="Arial" w:hAnsi="Arial" w:cs="Arial"/>
          <w:b/>
          <w:bCs/>
          <w:sz w:val="22"/>
          <w:szCs w:val="22"/>
        </w:rPr>
        <w:t>sunghoon</w:t>
      </w:r>
      <w:proofErr w:type="spellEnd"/>
      <w:r w:rsidR="006A4063">
        <w:rPr>
          <w:rFonts w:ascii="Arial" w:hAnsi="Arial" w:cs="Arial"/>
          <w:b/>
          <w:bCs/>
          <w:sz w:val="22"/>
          <w:szCs w:val="22"/>
        </w:rPr>
        <w:t xml:space="preserve"> (at) qti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qualcomm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com</w:t>
      </w:r>
    </w:p>
    <w:p w14:paraId="4295CEBC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28EAD3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C5630A" w14:textId="77777777" w:rsidR="0022000E" w:rsidRDefault="0022000E">
      <w:pPr>
        <w:spacing w:after="60"/>
        <w:ind w:left="1985" w:hanging="1985"/>
        <w:rPr>
          <w:rFonts w:ascii="Arial" w:hAnsi="Arial" w:cs="Arial"/>
          <w:b/>
        </w:rPr>
      </w:pPr>
    </w:p>
    <w:p w14:paraId="43754DED" w14:textId="4EE2FE24" w:rsidR="0022000E" w:rsidRDefault="000D53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7959">
        <w:rPr>
          <w:rFonts w:ascii="Arial" w:hAnsi="Arial" w:cs="Arial"/>
          <w:bCs/>
        </w:rPr>
        <w:t>None.</w:t>
      </w:r>
    </w:p>
    <w:p w14:paraId="063B4808" w14:textId="77777777" w:rsidR="0022000E" w:rsidRDefault="0022000E">
      <w:pPr>
        <w:rPr>
          <w:rFonts w:ascii="Arial" w:hAnsi="Arial" w:cs="Arial"/>
        </w:rPr>
      </w:pPr>
    </w:p>
    <w:p w14:paraId="2B470099" w14:textId="77777777" w:rsidR="0022000E" w:rsidRDefault="000D538A">
      <w:pPr>
        <w:pStyle w:val="Heading1"/>
      </w:pPr>
      <w:r>
        <w:t>1</w:t>
      </w:r>
      <w:r>
        <w:tab/>
        <w:t>Overall description</w:t>
      </w:r>
    </w:p>
    <w:p w14:paraId="2235B61A" w14:textId="74325A39" w:rsidR="009E1453" w:rsidRDefault="009E1453" w:rsidP="009E1453">
      <w:pPr>
        <w:jc w:val="both"/>
        <w:rPr>
          <w:rFonts w:ascii="Arial" w:hAnsi="Arial" w:cs="Arial"/>
        </w:rPr>
      </w:pPr>
      <w:r w:rsidRPr="00521FAD">
        <w:rPr>
          <w:rFonts w:ascii="Arial" w:hAnsi="Arial" w:cs="Arial"/>
        </w:rPr>
        <w:t>CT</w:t>
      </w:r>
      <w:r w:rsidR="00DE1A71">
        <w:rPr>
          <w:rFonts w:ascii="Arial" w:hAnsi="Arial" w:cs="Arial"/>
        </w:rPr>
        <w:t>1</w:t>
      </w:r>
      <w:r w:rsidRPr="00521FAD">
        <w:rPr>
          <w:rFonts w:ascii="Arial" w:hAnsi="Arial" w:cs="Arial"/>
        </w:rPr>
        <w:t xml:space="preserve"> </w:t>
      </w:r>
      <w:r w:rsidRPr="001966E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like to thank SA6 for sending the “LS on APIs for EDGEAPP” in S6-202009 (C</w:t>
      </w:r>
      <w:r w:rsidR="00DE1A71">
        <w:rPr>
          <w:rFonts w:ascii="Arial" w:hAnsi="Arial" w:cs="Arial"/>
        </w:rPr>
        <w:t>1</w:t>
      </w:r>
      <w:r>
        <w:rPr>
          <w:rFonts w:ascii="Arial" w:hAnsi="Arial" w:cs="Arial"/>
        </w:rPr>
        <w:t>-20</w:t>
      </w:r>
      <w:r w:rsidR="00FE17BE">
        <w:rPr>
          <w:rFonts w:ascii="Arial" w:hAnsi="Arial" w:cs="Arial"/>
        </w:rPr>
        <w:t>7064</w:t>
      </w:r>
      <w:r>
        <w:rPr>
          <w:rFonts w:ascii="Arial" w:hAnsi="Arial" w:cs="Arial"/>
        </w:rPr>
        <w:t xml:space="preserve">). </w:t>
      </w:r>
    </w:p>
    <w:p w14:paraId="1067AB3F" w14:textId="623D36D9" w:rsidR="00961847" w:rsidRDefault="002F3126" w:rsidP="0065369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CT1</w:t>
      </w:r>
      <w:r w:rsidRPr="007D499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noted </w:t>
      </w:r>
      <w:r w:rsidR="1A57B464" w:rsidRPr="007D499D">
        <w:rPr>
          <w:rFonts w:ascii="Arial" w:hAnsi="Arial" w:cs="Arial"/>
          <w:color w:val="000000" w:themeColor="text1"/>
        </w:rPr>
        <w:t xml:space="preserve">the information that SA6 </w:t>
      </w:r>
      <w:r w:rsidR="004D6762">
        <w:rPr>
          <w:rFonts w:ascii="Arial" w:hAnsi="Arial" w:cs="Arial"/>
          <w:color w:val="000000" w:themeColor="text1"/>
        </w:rPr>
        <w:t>decided to</w:t>
      </w:r>
      <w:r w:rsidR="1C5CA1E2" w:rsidRPr="007D499D">
        <w:rPr>
          <w:rFonts w:ascii="Arial" w:hAnsi="Arial" w:cs="Arial"/>
          <w:color w:val="000000" w:themeColor="text1"/>
        </w:rPr>
        <w:t xml:space="preserve"> expose</w:t>
      </w:r>
      <w:r w:rsidR="1A57B464" w:rsidRPr="007D499D">
        <w:rPr>
          <w:rFonts w:ascii="Arial" w:hAnsi="Arial" w:cs="Arial"/>
          <w:color w:val="000000" w:themeColor="text1"/>
        </w:rPr>
        <w:t xml:space="preserve"> the reference points from the network entities of the EDGEAPP architecture</w:t>
      </w:r>
      <w:r w:rsidR="1C5CA1E2" w:rsidRPr="007D499D">
        <w:rPr>
          <w:rFonts w:ascii="Arial" w:hAnsi="Arial" w:cs="Arial"/>
          <w:color w:val="000000" w:themeColor="text1"/>
        </w:rPr>
        <w:t xml:space="preserve"> </w:t>
      </w:r>
      <w:r w:rsidR="1A57B464" w:rsidRPr="007D499D">
        <w:rPr>
          <w:rFonts w:ascii="Arial" w:hAnsi="Arial" w:cs="Arial"/>
          <w:color w:val="000000" w:themeColor="text1"/>
        </w:rPr>
        <w:t xml:space="preserve">towards the Edge Enabler Client </w:t>
      </w:r>
      <w:r w:rsidR="6BBA4777" w:rsidRPr="007D499D">
        <w:rPr>
          <w:rFonts w:ascii="Arial" w:hAnsi="Arial" w:cs="Arial"/>
          <w:color w:val="000000" w:themeColor="text1"/>
        </w:rPr>
        <w:t xml:space="preserve">in the UE </w:t>
      </w:r>
      <w:r w:rsidR="1A57B464" w:rsidRPr="007D499D">
        <w:rPr>
          <w:rFonts w:ascii="Arial" w:hAnsi="Arial" w:cs="Arial"/>
          <w:color w:val="000000" w:themeColor="text1"/>
        </w:rPr>
        <w:t>as APIs</w:t>
      </w:r>
      <w:r>
        <w:rPr>
          <w:rFonts w:ascii="Arial" w:hAnsi="Arial" w:cs="Arial"/>
          <w:color w:val="000000" w:themeColor="text1"/>
        </w:rPr>
        <w:t>. However</w:t>
      </w:r>
      <w:r w:rsidR="004D6762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the </w:t>
      </w:r>
      <w:r w:rsidR="00721547">
        <w:rPr>
          <w:rFonts w:ascii="Arial" w:hAnsi="Arial" w:cs="Arial"/>
          <w:color w:val="000000" w:themeColor="text1"/>
        </w:rPr>
        <w:t xml:space="preserve">exact </w:t>
      </w:r>
      <w:r>
        <w:rPr>
          <w:rFonts w:ascii="Arial" w:hAnsi="Arial" w:cs="Arial"/>
          <w:color w:val="000000" w:themeColor="text1"/>
        </w:rPr>
        <w:t>meaning of APIs</w:t>
      </w:r>
      <w:r w:rsidR="60441C7D" w:rsidRPr="007D499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not clear </w:t>
      </w:r>
      <w:r w:rsidR="00E04A6C">
        <w:rPr>
          <w:rFonts w:ascii="Arial" w:hAnsi="Arial" w:cs="Arial"/>
          <w:color w:val="000000" w:themeColor="text1"/>
        </w:rPr>
        <w:t xml:space="preserve">and </w:t>
      </w:r>
      <w:r>
        <w:rPr>
          <w:rFonts w:ascii="Arial" w:hAnsi="Arial" w:cs="Arial"/>
          <w:color w:val="000000" w:themeColor="text1"/>
        </w:rPr>
        <w:t>CT1</w:t>
      </w:r>
      <w:r w:rsidR="00721547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</w:t>
      </w:r>
      <w:r w:rsidR="00721547">
        <w:rPr>
          <w:rFonts w:ascii="Arial" w:hAnsi="Arial" w:cs="Arial"/>
          <w:color w:val="000000" w:themeColor="text1"/>
        </w:rPr>
        <w:t xml:space="preserve">before providing its opinion, </w:t>
      </w:r>
      <w:r w:rsidR="00550C91">
        <w:rPr>
          <w:rFonts w:ascii="Arial" w:hAnsi="Arial" w:cs="Arial"/>
          <w:color w:val="000000" w:themeColor="text1"/>
        </w:rPr>
        <w:t xml:space="preserve">would like </w:t>
      </w:r>
      <w:r w:rsidR="00C43FE2">
        <w:rPr>
          <w:rFonts w:ascii="Arial" w:hAnsi="Arial" w:cs="Arial"/>
          <w:color w:val="000000" w:themeColor="text1"/>
        </w:rPr>
        <w:t xml:space="preserve">to </w:t>
      </w:r>
      <w:r w:rsidR="00550C91">
        <w:rPr>
          <w:rFonts w:ascii="Arial" w:hAnsi="Arial" w:cs="Arial"/>
          <w:color w:val="000000" w:themeColor="text1"/>
        </w:rPr>
        <w:t xml:space="preserve">ask </w:t>
      </w:r>
      <w:r>
        <w:rPr>
          <w:rFonts w:ascii="Arial" w:hAnsi="Arial" w:cs="Arial"/>
          <w:color w:val="000000" w:themeColor="text1"/>
        </w:rPr>
        <w:t xml:space="preserve">the following </w:t>
      </w:r>
      <w:r w:rsidR="00550C91">
        <w:rPr>
          <w:rFonts w:ascii="Arial" w:hAnsi="Arial" w:cs="Arial"/>
          <w:color w:val="000000" w:themeColor="text1"/>
        </w:rPr>
        <w:t>question</w:t>
      </w:r>
      <w:r w:rsidR="00785E76">
        <w:rPr>
          <w:rFonts w:ascii="Arial" w:hAnsi="Arial" w:cs="Arial"/>
          <w:color w:val="000000" w:themeColor="text1"/>
        </w:rPr>
        <w:t>s</w:t>
      </w:r>
      <w:r w:rsidR="005C09E1">
        <w:rPr>
          <w:rFonts w:ascii="Arial" w:hAnsi="Arial" w:cs="Arial"/>
          <w:color w:val="000000" w:themeColor="text1"/>
        </w:rPr>
        <w:t>:</w:t>
      </w:r>
    </w:p>
    <w:p w14:paraId="51A47DC9" w14:textId="43921A9A" w:rsidR="00C162E0" w:rsidRDefault="00595C22" w:rsidP="00C162E0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Question</w:t>
      </w:r>
      <w:r w:rsidR="00C777A2">
        <w:rPr>
          <w:rFonts w:ascii="Arial" w:hAnsi="Arial" w:cs="Arial"/>
          <w:color w:val="000000" w:themeColor="text1"/>
        </w:rPr>
        <w:t xml:space="preserve"> 1</w:t>
      </w:r>
      <w:r>
        <w:rPr>
          <w:rFonts w:ascii="Arial" w:hAnsi="Arial" w:cs="Arial"/>
          <w:color w:val="000000" w:themeColor="text1"/>
        </w:rPr>
        <w:t>:</w:t>
      </w:r>
      <w:r w:rsidR="00C777A2">
        <w:rPr>
          <w:rFonts w:ascii="Arial" w:hAnsi="Arial" w:cs="Arial"/>
          <w:b/>
          <w:color w:val="000000" w:themeColor="text1"/>
        </w:rPr>
        <w:t xml:space="preserve"> </w:t>
      </w:r>
      <w:r w:rsidR="00C37959" w:rsidRPr="007D499D">
        <w:rPr>
          <w:rFonts w:ascii="Arial" w:hAnsi="Arial" w:cs="Arial"/>
          <w:color w:val="000000" w:themeColor="text1"/>
        </w:rPr>
        <w:t xml:space="preserve">What is </w:t>
      </w:r>
      <w:r w:rsidR="002F3126">
        <w:rPr>
          <w:rFonts w:ascii="Arial" w:hAnsi="Arial" w:cs="Arial"/>
          <w:color w:val="000000" w:themeColor="text1"/>
        </w:rPr>
        <w:t>the benefit of defining</w:t>
      </w:r>
      <w:r w:rsidR="002F3126" w:rsidRPr="007D499D">
        <w:rPr>
          <w:rFonts w:ascii="Arial" w:hAnsi="Arial" w:cs="Arial"/>
          <w:color w:val="000000" w:themeColor="text1"/>
        </w:rPr>
        <w:t xml:space="preserve"> APIs between the UE and </w:t>
      </w:r>
      <w:r w:rsidR="002F3126">
        <w:rPr>
          <w:rFonts w:ascii="Arial" w:hAnsi="Arial" w:cs="Arial"/>
          <w:color w:val="000000" w:themeColor="text1"/>
        </w:rPr>
        <w:t xml:space="preserve">network </w:t>
      </w:r>
      <w:r w:rsidR="004D6762">
        <w:rPr>
          <w:rFonts w:ascii="Arial" w:hAnsi="Arial" w:cs="Arial"/>
          <w:color w:val="000000" w:themeColor="text1"/>
        </w:rPr>
        <w:t xml:space="preserve">entities </w:t>
      </w:r>
      <w:r w:rsidR="004D6762" w:rsidRPr="007D499D">
        <w:rPr>
          <w:rFonts w:ascii="Arial" w:hAnsi="Arial" w:cs="Arial"/>
          <w:color w:val="000000" w:themeColor="text1"/>
        </w:rPr>
        <w:t>in</w:t>
      </w:r>
      <w:r w:rsidR="002F3126" w:rsidRPr="007D499D">
        <w:rPr>
          <w:rFonts w:ascii="Arial" w:hAnsi="Arial" w:cs="Arial"/>
          <w:color w:val="000000" w:themeColor="text1"/>
        </w:rPr>
        <w:t xml:space="preserve"> </w:t>
      </w:r>
      <w:r w:rsidR="00C37959" w:rsidRPr="007D499D">
        <w:rPr>
          <w:rFonts w:ascii="Arial" w:hAnsi="Arial" w:cs="Arial"/>
          <w:color w:val="000000" w:themeColor="text1"/>
        </w:rPr>
        <w:t xml:space="preserve">EDGEAPP, as compared to </w:t>
      </w:r>
      <w:r w:rsidR="00011CB4">
        <w:rPr>
          <w:rFonts w:ascii="Arial" w:hAnsi="Arial" w:cs="Arial"/>
          <w:color w:val="000000" w:themeColor="text1"/>
        </w:rPr>
        <w:t xml:space="preserve">what </w:t>
      </w:r>
      <w:r w:rsidR="00011CB4">
        <w:rPr>
          <w:rFonts w:ascii="Arial" w:hAnsi="Arial" w:cs="Arial"/>
        </w:rPr>
        <w:t>CT1 has specified with XML schema</w:t>
      </w:r>
      <w:r w:rsidR="002F3126">
        <w:rPr>
          <w:rFonts w:ascii="Arial" w:hAnsi="Arial" w:cs="Arial"/>
        </w:rPr>
        <w:t>s</w:t>
      </w:r>
      <w:r w:rsidR="00011CB4">
        <w:rPr>
          <w:rFonts w:ascii="Arial" w:hAnsi="Arial" w:cs="Arial"/>
        </w:rPr>
        <w:t xml:space="preserve"> based on HTTP</w:t>
      </w:r>
      <w:r w:rsidR="004D6762">
        <w:rPr>
          <w:rFonts w:ascii="Arial" w:hAnsi="Arial" w:cs="Arial"/>
        </w:rPr>
        <w:t>?</w:t>
      </w:r>
      <w:r w:rsidR="00C43FE2" w:rsidRPr="007D499D" w:rsidDel="00C43FE2">
        <w:rPr>
          <w:rFonts w:ascii="Arial" w:hAnsi="Arial" w:cs="Arial"/>
        </w:rPr>
        <w:t xml:space="preserve"> </w:t>
      </w:r>
    </w:p>
    <w:p w14:paraId="2945F3EF" w14:textId="2CF9FEB3" w:rsidR="00C43FE2" w:rsidRDefault="00C777A2" w:rsidP="00721547">
      <w:r w:rsidRPr="00C777A2">
        <w:rPr>
          <w:rFonts w:ascii="Arial" w:hAnsi="Arial" w:cs="Arial"/>
        </w:rPr>
        <w:t xml:space="preserve">Question </w:t>
      </w:r>
      <w:r w:rsidR="00932DDB" w:rsidRPr="00C777A2">
        <w:rPr>
          <w:rFonts w:ascii="Arial" w:hAnsi="Arial" w:cs="Arial"/>
        </w:rPr>
        <w:t>2</w:t>
      </w:r>
      <w:r w:rsidR="007B0BD8" w:rsidRPr="00C777A2">
        <w:rPr>
          <w:rFonts w:ascii="Arial" w:hAnsi="Arial" w:cs="Arial"/>
        </w:rPr>
        <w:t>.</w:t>
      </w:r>
      <w:r w:rsidR="006C30FC">
        <w:rPr>
          <w:rFonts w:ascii="Arial" w:hAnsi="Arial" w:cs="Arial"/>
        </w:rPr>
        <w:t xml:space="preserve"> </w:t>
      </w:r>
      <w:r w:rsidR="00C43FE2" w:rsidRPr="007B21AA">
        <w:rPr>
          <w:rFonts w:ascii="Arial" w:hAnsi="Arial" w:cs="Arial"/>
          <w:color w:val="000000" w:themeColor="text1"/>
        </w:rPr>
        <w:t xml:space="preserve">Do these APIs refer to service-based APIs </w:t>
      </w:r>
      <w:r w:rsidR="009702C9">
        <w:rPr>
          <w:rFonts w:ascii="Arial" w:hAnsi="Arial" w:cs="Arial"/>
          <w:color w:val="000000" w:themeColor="text1"/>
        </w:rPr>
        <w:t>to</w:t>
      </w:r>
      <w:r w:rsidR="00C43FE2" w:rsidRPr="007B21AA">
        <w:rPr>
          <w:rFonts w:ascii="Arial" w:hAnsi="Arial" w:cs="Arial"/>
          <w:color w:val="000000" w:themeColor="text1"/>
        </w:rPr>
        <w:t xml:space="preserve"> enable the reuse of services by multiple consumers?</w:t>
      </w:r>
    </w:p>
    <w:p w14:paraId="6391C6DA" w14:textId="042D394B" w:rsidR="0064096F" w:rsidRDefault="00C43FE2" w:rsidP="0065369F">
      <w:pPr>
        <w:rPr>
          <w:rFonts w:ascii="Arial" w:hAnsi="Arial" w:cs="Arial"/>
        </w:rPr>
      </w:pPr>
      <w:r>
        <w:rPr>
          <w:rFonts w:ascii="Arial" w:hAnsi="Arial" w:cs="Arial"/>
        </w:rPr>
        <w:t>If yes</w:t>
      </w:r>
      <w:r w:rsidR="009702C9">
        <w:rPr>
          <w:rFonts w:ascii="Arial" w:hAnsi="Arial" w:cs="Arial"/>
        </w:rPr>
        <w:t xml:space="preserve"> to Question 2</w:t>
      </w:r>
      <w:r>
        <w:rPr>
          <w:rFonts w:ascii="Arial" w:hAnsi="Arial" w:cs="Arial"/>
        </w:rPr>
        <w:t>,</w:t>
      </w:r>
      <w:r w:rsidR="005C09E1">
        <w:rPr>
          <w:rFonts w:ascii="Arial" w:hAnsi="Arial" w:cs="Arial"/>
        </w:rPr>
        <w:t xml:space="preserve"> please</w:t>
      </w:r>
      <w:r>
        <w:rPr>
          <w:rFonts w:ascii="Arial" w:hAnsi="Arial" w:cs="Arial"/>
        </w:rPr>
        <w:t xml:space="preserve"> note that a network entity interacting with a UE can behave differently than when the same network entity interacts with another network entity. Hence, </w:t>
      </w:r>
      <w:r w:rsidRPr="00A037B0">
        <w:rPr>
          <w:rFonts w:ascii="Arial" w:hAnsi="Arial" w:cs="Arial"/>
        </w:rPr>
        <w:t xml:space="preserve">the responsibility and work split of the stage 3 design between CT1 and CT3 become unclear. </w:t>
      </w:r>
      <w:r>
        <w:rPr>
          <w:rFonts w:ascii="Arial" w:hAnsi="Arial" w:cs="Arial"/>
        </w:rPr>
        <w:t xml:space="preserve">CT1 would like to ask SA6 to consider this while </w:t>
      </w:r>
      <w:r w:rsidRPr="000837E9">
        <w:rPr>
          <w:rFonts w:ascii="Arial" w:hAnsi="Arial" w:cs="Arial"/>
        </w:rPr>
        <w:t>unifying any potential API</w:t>
      </w:r>
      <w:r>
        <w:rPr>
          <w:rFonts w:ascii="Arial" w:hAnsi="Arial" w:cs="Arial"/>
        </w:rPr>
        <w:t>s</w:t>
      </w:r>
      <w:r w:rsidRPr="000837E9">
        <w:rPr>
          <w:rFonts w:ascii="Arial" w:hAnsi="Arial" w:cs="Arial"/>
        </w:rPr>
        <w:t xml:space="preserve"> for the reference points</w:t>
      </w:r>
      <w:r>
        <w:rPr>
          <w:rFonts w:ascii="Arial" w:hAnsi="Arial" w:cs="Arial"/>
        </w:rPr>
        <w:t>.</w:t>
      </w:r>
      <w:r w:rsidR="00721547">
        <w:rPr>
          <w:rFonts w:ascii="Arial" w:hAnsi="Arial" w:cs="Arial"/>
        </w:rPr>
        <w:t xml:space="preserve"> </w:t>
      </w:r>
    </w:p>
    <w:p w14:paraId="511D3981" w14:textId="1CF98C6B" w:rsidR="00595C22" w:rsidRDefault="00595C22" w:rsidP="006536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note </w:t>
      </w:r>
      <w:r w:rsidR="005E747A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that CT1 has </w:t>
      </w:r>
      <w:r w:rsidR="002F3126">
        <w:rPr>
          <w:rFonts w:ascii="Arial" w:hAnsi="Arial" w:cs="Arial"/>
        </w:rPr>
        <w:t xml:space="preserve">some </w:t>
      </w:r>
      <w:r>
        <w:rPr>
          <w:rFonts w:ascii="Arial" w:hAnsi="Arial" w:cs="Arial"/>
        </w:rPr>
        <w:t>concern</w:t>
      </w:r>
      <w:r w:rsidR="002F312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2F3126">
        <w:rPr>
          <w:rFonts w:ascii="Arial" w:hAnsi="Arial" w:cs="Arial"/>
        </w:rPr>
        <w:t>on the</w:t>
      </w:r>
      <w:r>
        <w:rPr>
          <w:rFonts w:ascii="Arial" w:hAnsi="Arial" w:cs="Arial"/>
        </w:rPr>
        <w:t xml:space="preserve"> </w:t>
      </w:r>
      <w:r w:rsidR="002F3126">
        <w:rPr>
          <w:rFonts w:ascii="Arial" w:hAnsi="Arial" w:cs="Arial"/>
        </w:rPr>
        <w:t xml:space="preserve">support of subscribe-notify in </w:t>
      </w:r>
      <w:r>
        <w:rPr>
          <w:rFonts w:ascii="Arial" w:hAnsi="Arial" w:cs="Arial"/>
        </w:rPr>
        <w:t>EDGE-4</w:t>
      </w:r>
      <w:r w:rsidR="005E747A">
        <w:rPr>
          <w:rFonts w:ascii="Arial" w:hAnsi="Arial" w:cs="Arial"/>
        </w:rPr>
        <w:t xml:space="preserve"> </w:t>
      </w:r>
      <w:r w:rsidR="002F3126">
        <w:rPr>
          <w:rFonts w:ascii="Arial" w:hAnsi="Arial" w:cs="Arial"/>
        </w:rPr>
        <w:t>API</w:t>
      </w:r>
      <w:r>
        <w:rPr>
          <w:rFonts w:ascii="Arial" w:hAnsi="Arial" w:cs="Arial"/>
        </w:rPr>
        <w:t>. T</w:t>
      </w:r>
      <w:r w:rsidRPr="0003531E">
        <w:rPr>
          <w:rFonts w:ascii="Arial" w:hAnsi="Arial" w:cs="Arial"/>
        </w:rPr>
        <w:t xml:space="preserve">he ECS may not </w:t>
      </w:r>
      <w:r w:rsidR="002F3126">
        <w:rPr>
          <w:rFonts w:ascii="Arial" w:hAnsi="Arial" w:cs="Arial"/>
        </w:rPr>
        <w:t xml:space="preserve">always be </w:t>
      </w:r>
      <w:r>
        <w:rPr>
          <w:rFonts w:ascii="Arial" w:hAnsi="Arial" w:cs="Arial"/>
        </w:rPr>
        <w:t xml:space="preserve">able to </w:t>
      </w:r>
      <w:r w:rsidRPr="0003531E">
        <w:rPr>
          <w:rFonts w:ascii="Arial" w:hAnsi="Arial" w:cs="Arial"/>
        </w:rPr>
        <w:t xml:space="preserve">reach the EEC when </w:t>
      </w:r>
      <w:r w:rsidR="005E747A">
        <w:rPr>
          <w:rFonts w:ascii="Arial" w:hAnsi="Arial" w:cs="Arial"/>
        </w:rPr>
        <w:t xml:space="preserve">a </w:t>
      </w:r>
      <w:r w:rsidRPr="0003531E">
        <w:rPr>
          <w:rFonts w:ascii="Arial" w:hAnsi="Arial" w:cs="Arial"/>
        </w:rPr>
        <w:t>private IP address is used, and if the EEC (UE) acts as an HTTP server, it should be always listening, which will increase the power consumption of the UE.</w:t>
      </w:r>
      <w:r w:rsidR="00C777A2">
        <w:rPr>
          <w:rFonts w:ascii="Arial" w:hAnsi="Arial" w:cs="Arial"/>
        </w:rPr>
        <w:t xml:space="preserve"> In addition, </w:t>
      </w:r>
      <w:r w:rsidR="009702C9">
        <w:rPr>
          <w:rFonts w:ascii="Arial" w:hAnsi="Arial" w:cs="Arial"/>
        </w:rPr>
        <w:t>three</w:t>
      </w:r>
      <w:r w:rsidR="00C777A2">
        <w:rPr>
          <w:rFonts w:ascii="Arial" w:hAnsi="Arial" w:cs="Arial"/>
        </w:rPr>
        <w:t xml:space="preserve"> compan</w:t>
      </w:r>
      <w:r w:rsidR="002F3126">
        <w:rPr>
          <w:rFonts w:ascii="Arial" w:hAnsi="Arial" w:cs="Arial"/>
        </w:rPr>
        <w:t>ies</w:t>
      </w:r>
      <w:r w:rsidR="00C777A2">
        <w:rPr>
          <w:rFonts w:ascii="Arial" w:hAnsi="Arial" w:cs="Arial"/>
        </w:rPr>
        <w:t xml:space="preserve"> in CT1 see </w:t>
      </w:r>
      <w:r w:rsidR="002F3126">
        <w:rPr>
          <w:rFonts w:ascii="Arial" w:hAnsi="Arial" w:cs="Arial"/>
        </w:rPr>
        <w:t xml:space="preserve">the use of </w:t>
      </w:r>
      <w:r w:rsidR="00C777A2">
        <w:rPr>
          <w:rFonts w:ascii="Arial" w:hAnsi="Arial" w:cs="Arial"/>
        </w:rPr>
        <w:t xml:space="preserve">NAS protocol </w:t>
      </w:r>
      <w:r w:rsidR="002F3126">
        <w:rPr>
          <w:rFonts w:ascii="Arial" w:hAnsi="Arial" w:cs="Arial"/>
        </w:rPr>
        <w:t xml:space="preserve">as a feasible option </w:t>
      </w:r>
      <w:r w:rsidR="00C777A2">
        <w:rPr>
          <w:rFonts w:ascii="Arial" w:hAnsi="Arial" w:cs="Arial"/>
        </w:rPr>
        <w:t>for EDGE-4</w:t>
      </w:r>
      <w:r w:rsidR="00C953FC">
        <w:rPr>
          <w:rFonts w:ascii="Arial" w:hAnsi="Arial" w:cs="Arial"/>
        </w:rPr>
        <w:t>, and no consensus made.</w:t>
      </w:r>
    </w:p>
    <w:p w14:paraId="45B96E35" w14:textId="77777777" w:rsidR="0022000E" w:rsidRDefault="000D538A">
      <w:pPr>
        <w:pStyle w:val="Heading1"/>
      </w:pPr>
      <w:r>
        <w:t>2</w:t>
      </w:r>
      <w:r>
        <w:tab/>
        <w:t>Actions</w:t>
      </w:r>
    </w:p>
    <w:p w14:paraId="3BD026F2" w14:textId="35474945" w:rsidR="0022000E" w:rsidRPr="00DA4EA9" w:rsidRDefault="000D538A" w:rsidP="000D4EF5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32D20" w:rsidRPr="00332504">
        <w:rPr>
          <w:rFonts w:ascii="Arial" w:hAnsi="Arial" w:cs="Arial"/>
          <w:color w:val="000000" w:themeColor="text1"/>
        </w:rPr>
        <w:t>CT</w:t>
      </w:r>
      <w:r w:rsidR="00440380" w:rsidRPr="00332504">
        <w:rPr>
          <w:rFonts w:ascii="Arial" w:hAnsi="Arial" w:cs="Arial"/>
          <w:color w:val="000000" w:themeColor="text1"/>
        </w:rPr>
        <w:t>1</w:t>
      </w:r>
      <w:r w:rsidR="00D32D20" w:rsidRPr="00332504">
        <w:rPr>
          <w:rFonts w:ascii="Arial" w:hAnsi="Arial" w:cs="Arial"/>
          <w:color w:val="000000" w:themeColor="text1"/>
        </w:rPr>
        <w:t xml:space="preserve"> kindly </w:t>
      </w:r>
      <w:r w:rsidR="00440380" w:rsidRPr="00332504">
        <w:rPr>
          <w:rFonts w:ascii="Arial" w:hAnsi="Arial" w:cs="Arial"/>
          <w:color w:val="000000" w:themeColor="text1"/>
        </w:rPr>
        <w:t>ask</w:t>
      </w:r>
      <w:r w:rsidR="00D32D20" w:rsidRPr="00332504">
        <w:rPr>
          <w:rFonts w:ascii="Arial" w:hAnsi="Arial" w:cs="Arial"/>
          <w:color w:val="000000" w:themeColor="text1"/>
        </w:rPr>
        <w:t xml:space="preserve"> </w:t>
      </w:r>
      <w:r w:rsidR="005C703E" w:rsidRPr="00332504">
        <w:rPr>
          <w:rFonts w:ascii="Arial" w:hAnsi="Arial" w:cs="Arial"/>
          <w:color w:val="000000" w:themeColor="text1"/>
        </w:rPr>
        <w:t xml:space="preserve">SA6 </w:t>
      </w:r>
      <w:r w:rsidR="00D32D20" w:rsidRPr="00332504">
        <w:rPr>
          <w:rFonts w:ascii="Arial" w:hAnsi="Arial" w:cs="Arial"/>
          <w:color w:val="000000" w:themeColor="text1"/>
        </w:rPr>
        <w:t xml:space="preserve">to </w:t>
      </w:r>
      <w:r w:rsidR="00321D7F">
        <w:rPr>
          <w:rFonts w:ascii="Arial" w:hAnsi="Arial" w:cs="Arial"/>
          <w:color w:val="000000" w:themeColor="text1"/>
        </w:rPr>
        <w:t>answer</w:t>
      </w:r>
      <w:r w:rsidR="00D32D20" w:rsidRPr="00332504">
        <w:rPr>
          <w:rFonts w:ascii="Arial" w:hAnsi="Arial" w:cs="Arial"/>
          <w:color w:val="000000" w:themeColor="text1"/>
        </w:rPr>
        <w:t xml:space="preserve"> the above question</w:t>
      </w:r>
      <w:r w:rsidR="00440380" w:rsidRPr="00332504">
        <w:rPr>
          <w:rFonts w:ascii="Arial" w:hAnsi="Arial" w:cs="Arial"/>
          <w:color w:val="000000" w:themeColor="text1"/>
        </w:rPr>
        <w:t>s</w:t>
      </w:r>
      <w:r w:rsidR="005E747A">
        <w:rPr>
          <w:rFonts w:ascii="Arial" w:hAnsi="Arial" w:cs="Arial"/>
          <w:color w:val="000000" w:themeColor="text1"/>
        </w:rPr>
        <w:t xml:space="preserve"> and take the information into account</w:t>
      </w:r>
      <w:r w:rsidR="002860F0" w:rsidRPr="00332504">
        <w:rPr>
          <w:rFonts w:ascii="Arial" w:hAnsi="Arial" w:cs="Arial"/>
          <w:color w:val="000000" w:themeColor="text1"/>
        </w:rPr>
        <w:t>.</w:t>
      </w:r>
    </w:p>
    <w:p w14:paraId="43F60F56" w14:textId="5C306059" w:rsidR="0022000E" w:rsidRDefault="000D53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440380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6F5EBF4" w14:textId="16D9D0B5" w:rsidR="007E7895" w:rsidRDefault="007E7895" w:rsidP="007E78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</w:t>
      </w:r>
      <w:r w:rsidR="002A3E5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2A3E5F">
        <w:rPr>
          <w:rFonts w:ascii="Arial" w:hAnsi="Arial" w:cs="Arial"/>
          <w:bCs/>
        </w:rPr>
        <w:t>2</w:t>
      </w:r>
      <w:r w:rsidR="00954400">
        <w:rPr>
          <w:rFonts w:ascii="Arial" w:hAnsi="Arial" w:cs="Arial"/>
          <w:bCs/>
        </w:rPr>
        <w:t>7-bis-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BE0404">
        <w:rPr>
          <w:rFonts w:ascii="Arial" w:hAnsi="Arial" w:cs="Arial"/>
          <w:bCs/>
        </w:rPr>
        <w:t xml:space="preserve">25 – 29, </w:t>
      </w:r>
      <w:proofErr w:type="gramStart"/>
      <w:r w:rsidR="00BE0404">
        <w:rPr>
          <w:rFonts w:ascii="Arial" w:hAnsi="Arial" w:cs="Arial"/>
          <w:bCs/>
        </w:rPr>
        <w:t>Jan.,</w:t>
      </w:r>
      <w:proofErr w:type="gramEnd"/>
      <w:r w:rsidR="00BE0404"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C09E1">
        <w:rPr>
          <w:rFonts w:ascii="Arial" w:hAnsi="Arial" w:cs="Arial"/>
          <w:bCs/>
        </w:rPr>
        <w:t xml:space="preserve"> </w:t>
      </w:r>
      <w:r w:rsidR="005C09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7F8ECA5" w14:textId="3D28761D" w:rsidR="0022000E" w:rsidRDefault="007E7895" w:rsidP="00132B30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CT</w:t>
      </w:r>
      <w:r w:rsidR="002A3E5F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2A3E5F">
        <w:rPr>
          <w:rFonts w:ascii="Arial" w:hAnsi="Arial" w:cs="Arial"/>
          <w:bCs/>
        </w:rPr>
        <w:t>2</w:t>
      </w:r>
      <w:r w:rsidR="00BE040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BE0404">
        <w:rPr>
          <w:rFonts w:ascii="Arial" w:hAnsi="Arial" w:cs="Arial"/>
          <w:bCs/>
        </w:rPr>
        <w:tab/>
      </w:r>
      <w:r w:rsidR="005C09E1">
        <w:rPr>
          <w:rFonts w:ascii="Arial" w:hAnsi="Arial" w:cs="Arial"/>
          <w:bCs/>
        </w:rPr>
        <w:t xml:space="preserve">25, Feb. – 5, </w:t>
      </w:r>
      <w:proofErr w:type="gramStart"/>
      <w:r w:rsidR="005C09E1">
        <w:rPr>
          <w:rFonts w:ascii="Arial" w:hAnsi="Arial" w:cs="Arial"/>
          <w:bCs/>
        </w:rPr>
        <w:t>Mar.,</w:t>
      </w:r>
      <w:proofErr w:type="gramEnd"/>
      <w:r w:rsidR="005C09E1">
        <w:rPr>
          <w:rFonts w:ascii="Arial" w:hAnsi="Arial" w:cs="Arial"/>
          <w:bCs/>
        </w:rPr>
        <w:t xml:space="preserve"> 2021 </w:t>
      </w:r>
      <w:r>
        <w:rPr>
          <w:rFonts w:ascii="Arial" w:hAnsi="Arial" w:cs="Arial"/>
          <w:bCs/>
        </w:rPr>
        <w:tab/>
        <w:t>E-Meeting</w:t>
      </w:r>
    </w:p>
    <w:sectPr w:rsidR="002200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52DA4" w14:textId="77777777" w:rsidR="00943E59" w:rsidRDefault="00943E59">
      <w:pPr>
        <w:spacing w:after="0"/>
      </w:pPr>
      <w:r>
        <w:separator/>
      </w:r>
    </w:p>
  </w:endnote>
  <w:endnote w:type="continuationSeparator" w:id="0">
    <w:p w14:paraId="2F40B621" w14:textId="77777777" w:rsidR="00943E59" w:rsidRDefault="00943E59">
      <w:pPr>
        <w:spacing w:after="0"/>
      </w:pPr>
      <w:r>
        <w:continuationSeparator/>
      </w:r>
    </w:p>
  </w:endnote>
  <w:endnote w:type="continuationNotice" w:id="1">
    <w:p w14:paraId="3B37E6A0" w14:textId="77777777" w:rsidR="00943E59" w:rsidRDefault="00943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2F3A7" w14:textId="77777777" w:rsidR="00943E59" w:rsidRDefault="00943E59">
      <w:pPr>
        <w:spacing w:after="0"/>
      </w:pPr>
      <w:r>
        <w:separator/>
      </w:r>
    </w:p>
  </w:footnote>
  <w:footnote w:type="continuationSeparator" w:id="0">
    <w:p w14:paraId="458BA878" w14:textId="77777777" w:rsidR="00943E59" w:rsidRDefault="00943E59">
      <w:pPr>
        <w:spacing w:after="0"/>
      </w:pPr>
      <w:r>
        <w:continuationSeparator/>
      </w:r>
    </w:p>
  </w:footnote>
  <w:footnote w:type="continuationNotice" w:id="1">
    <w:p w14:paraId="161C62D2" w14:textId="77777777" w:rsidR="00943E59" w:rsidRDefault="00943E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0E"/>
    <w:rsid w:val="00011CB4"/>
    <w:rsid w:val="000165DC"/>
    <w:rsid w:val="00020612"/>
    <w:rsid w:val="00022267"/>
    <w:rsid w:val="0003531E"/>
    <w:rsid w:val="0004347B"/>
    <w:rsid w:val="00067BE6"/>
    <w:rsid w:val="0007384B"/>
    <w:rsid w:val="000837E9"/>
    <w:rsid w:val="000B0315"/>
    <w:rsid w:val="000D4EF5"/>
    <w:rsid w:val="000D538A"/>
    <w:rsid w:val="00112242"/>
    <w:rsid w:val="00132B30"/>
    <w:rsid w:val="00173A33"/>
    <w:rsid w:val="00173A8B"/>
    <w:rsid w:val="001771F5"/>
    <w:rsid w:val="00192D7C"/>
    <w:rsid w:val="00196CC5"/>
    <w:rsid w:val="001A051E"/>
    <w:rsid w:val="001A3F63"/>
    <w:rsid w:val="001A754C"/>
    <w:rsid w:val="0022000E"/>
    <w:rsid w:val="00226B81"/>
    <w:rsid w:val="00240438"/>
    <w:rsid w:val="0024642E"/>
    <w:rsid w:val="00262210"/>
    <w:rsid w:val="002624D6"/>
    <w:rsid w:val="002751CF"/>
    <w:rsid w:val="002860F0"/>
    <w:rsid w:val="00287282"/>
    <w:rsid w:val="002A3E5F"/>
    <w:rsid w:val="002B02C3"/>
    <w:rsid w:val="002F3126"/>
    <w:rsid w:val="002F49CE"/>
    <w:rsid w:val="00321D7F"/>
    <w:rsid w:val="00332504"/>
    <w:rsid w:val="00334E50"/>
    <w:rsid w:val="003826D1"/>
    <w:rsid w:val="003D64EB"/>
    <w:rsid w:val="003F714C"/>
    <w:rsid w:val="004173E0"/>
    <w:rsid w:val="00440380"/>
    <w:rsid w:val="0045148F"/>
    <w:rsid w:val="00460351"/>
    <w:rsid w:val="00491EAC"/>
    <w:rsid w:val="004C5614"/>
    <w:rsid w:val="004D6762"/>
    <w:rsid w:val="004E3B4B"/>
    <w:rsid w:val="004F2E6B"/>
    <w:rsid w:val="004F6C28"/>
    <w:rsid w:val="0051349A"/>
    <w:rsid w:val="00522E7E"/>
    <w:rsid w:val="0052585B"/>
    <w:rsid w:val="00550C91"/>
    <w:rsid w:val="00550D1F"/>
    <w:rsid w:val="00550FE8"/>
    <w:rsid w:val="005556F6"/>
    <w:rsid w:val="00563F15"/>
    <w:rsid w:val="00595C22"/>
    <w:rsid w:val="005C09E1"/>
    <w:rsid w:val="005C703E"/>
    <w:rsid w:val="005D3F64"/>
    <w:rsid w:val="005E41EC"/>
    <w:rsid w:val="005E747A"/>
    <w:rsid w:val="00601F1E"/>
    <w:rsid w:val="00614EA1"/>
    <w:rsid w:val="0064096F"/>
    <w:rsid w:val="0065369F"/>
    <w:rsid w:val="00671A57"/>
    <w:rsid w:val="006725D5"/>
    <w:rsid w:val="006939E1"/>
    <w:rsid w:val="006A4063"/>
    <w:rsid w:val="006A66A2"/>
    <w:rsid w:val="006C2091"/>
    <w:rsid w:val="006C30FC"/>
    <w:rsid w:val="006D126B"/>
    <w:rsid w:val="006D25D0"/>
    <w:rsid w:val="006E6F05"/>
    <w:rsid w:val="006F7B1E"/>
    <w:rsid w:val="00721547"/>
    <w:rsid w:val="00734BA3"/>
    <w:rsid w:val="00776839"/>
    <w:rsid w:val="00785E76"/>
    <w:rsid w:val="007B0BD8"/>
    <w:rsid w:val="007B21AA"/>
    <w:rsid w:val="007C706E"/>
    <w:rsid w:val="007D0999"/>
    <w:rsid w:val="007D499D"/>
    <w:rsid w:val="007E64CB"/>
    <w:rsid w:val="007E7895"/>
    <w:rsid w:val="0081357D"/>
    <w:rsid w:val="0081791C"/>
    <w:rsid w:val="00845344"/>
    <w:rsid w:val="0085095F"/>
    <w:rsid w:val="008877C3"/>
    <w:rsid w:val="008D430F"/>
    <w:rsid w:val="008E01FF"/>
    <w:rsid w:val="008E35A9"/>
    <w:rsid w:val="00922980"/>
    <w:rsid w:val="00932DDB"/>
    <w:rsid w:val="0094264F"/>
    <w:rsid w:val="00943E59"/>
    <w:rsid w:val="00953F36"/>
    <w:rsid w:val="00954400"/>
    <w:rsid w:val="00961847"/>
    <w:rsid w:val="009702C9"/>
    <w:rsid w:val="009B1880"/>
    <w:rsid w:val="009E1453"/>
    <w:rsid w:val="00A037B0"/>
    <w:rsid w:val="00A10AD2"/>
    <w:rsid w:val="00A46F12"/>
    <w:rsid w:val="00A86521"/>
    <w:rsid w:val="00A910B1"/>
    <w:rsid w:val="00AB171A"/>
    <w:rsid w:val="00AB5950"/>
    <w:rsid w:val="00AD5E33"/>
    <w:rsid w:val="00BC22FE"/>
    <w:rsid w:val="00BE0404"/>
    <w:rsid w:val="00C162E0"/>
    <w:rsid w:val="00C20090"/>
    <w:rsid w:val="00C24EF9"/>
    <w:rsid w:val="00C37959"/>
    <w:rsid w:val="00C43FE2"/>
    <w:rsid w:val="00C5202F"/>
    <w:rsid w:val="00C554D8"/>
    <w:rsid w:val="00C623D6"/>
    <w:rsid w:val="00C777A2"/>
    <w:rsid w:val="00C91F10"/>
    <w:rsid w:val="00C953FC"/>
    <w:rsid w:val="00CA728A"/>
    <w:rsid w:val="00CC684A"/>
    <w:rsid w:val="00CE78CC"/>
    <w:rsid w:val="00D07ECC"/>
    <w:rsid w:val="00D25D92"/>
    <w:rsid w:val="00D32D20"/>
    <w:rsid w:val="00D56EE2"/>
    <w:rsid w:val="00D57495"/>
    <w:rsid w:val="00DA4EA9"/>
    <w:rsid w:val="00DE1A71"/>
    <w:rsid w:val="00DF00BF"/>
    <w:rsid w:val="00E04A6C"/>
    <w:rsid w:val="00E10998"/>
    <w:rsid w:val="00E225D7"/>
    <w:rsid w:val="00E37842"/>
    <w:rsid w:val="00E94586"/>
    <w:rsid w:val="00EC3BB3"/>
    <w:rsid w:val="00EC4C4C"/>
    <w:rsid w:val="00F17928"/>
    <w:rsid w:val="00F254DF"/>
    <w:rsid w:val="00F26FFD"/>
    <w:rsid w:val="00F4565F"/>
    <w:rsid w:val="00F47C3E"/>
    <w:rsid w:val="00F47FAA"/>
    <w:rsid w:val="00F63B54"/>
    <w:rsid w:val="00F66EE8"/>
    <w:rsid w:val="00F77386"/>
    <w:rsid w:val="00F86049"/>
    <w:rsid w:val="00F96F3C"/>
    <w:rsid w:val="00FB4B19"/>
    <w:rsid w:val="00FC2234"/>
    <w:rsid w:val="00FE17BE"/>
    <w:rsid w:val="00FF05A0"/>
    <w:rsid w:val="00FF3A0F"/>
    <w:rsid w:val="1A57B464"/>
    <w:rsid w:val="1C5CA1E2"/>
    <w:rsid w:val="22017D7C"/>
    <w:rsid w:val="314D3C58"/>
    <w:rsid w:val="33FF3C21"/>
    <w:rsid w:val="60441C7D"/>
    <w:rsid w:val="6326870A"/>
    <w:rsid w:val="6BBA4777"/>
    <w:rsid w:val="6C2804EA"/>
    <w:rsid w:val="716C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5408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45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45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45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12" ma:contentTypeDescription="Create a new document." ma:contentTypeScope="" ma:versionID="e4f9cff62cb3a17b2a3cc7f176e2d072">
  <xsd:schema xmlns:xsd="http://www.w3.org/2001/XMLSchema" xmlns:xs="http://www.w3.org/2001/XMLSchema" xmlns:p="http://schemas.microsoft.com/office/2006/metadata/properties" xmlns:ns3="b103e106-7685-4049-b6b3-393a172190a5" xmlns:ns4="2125c011-d5b2-4185-bd9d-41f7ad8a2415" targetNamespace="http://schemas.microsoft.com/office/2006/metadata/properties" ma:root="true" ma:fieldsID="082458cda26a3cda8e0b202946a6e13d" ns3:_="" ns4:_="">
    <xsd:import namespace="b103e106-7685-4049-b6b3-393a172190a5"/>
    <xsd:import namespace="2125c011-d5b2-4185-bd9d-41f7ad8a24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5c011-d5b2-4185-bd9d-41f7ad8a24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B8799-9745-44D0-B679-1646F83AF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2125c011-d5b2-4185-bd9d-41f7ad8a24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2E8CAA-02C5-4DCD-AFDF-0DE6EF912EC5}">
  <ds:schemaRefs>
    <ds:schemaRef ds:uri="http://purl.org/dc/terms/"/>
    <ds:schemaRef ds:uri="http://schemas.openxmlformats.org/package/2006/metadata/core-properties"/>
    <ds:schemaRef ds:uri="2125c011-d5b2-4185-bd9d-41f7ad8a241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103e106-7685-4049-b6b3-393a172190a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9F16C18-EFA4-46A1-8421-B32B3D86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369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 Kim</cp:lastModifiedBy>
  <cp:revision>11</cp:revision>
  <cp:lastPrinted>2002-04-23T07:10:00Z</cp:lastPrinted>
  <dcterms:created xsi:type="dcterms:W3CDTF">2020-11-18T17:07:00Z</dcterms:created>
  <dcterms:modified xsi:type="dcterms:W3CDTF">2020-11-19T11:44:00Z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0x010100DA2F39968EFF8345ACD94E0E3C8285E0</vt:lpwstr>
  </property>
</Properties>
</file>